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</w:rPr>
        <w:t>ОПИСАНИЕ</w:t>
      </w:r>
    </w:p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</w:rPr>
        <w:t>педагогической деятельности пре</w:t>
      </w:r>
      <w:r>
        <w:rPr>
          <w:rFonts w:ascii="Times New Roman" w:hAnsi="Times New Roman"/>
          <w:b/>
          <w:sz w:val="28"/>
          <w:szCs w:val="28"/>
        </w:rPr>
        <w:t>подавателя</w:t>
      </w:r>
    </w:p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учреждения</w:t>
      </w:r>
      <w:r w:rsidRPr="00D52F2C">
        <w:rPr>
          <w:rFonts w:ascii="Times New Roman" w:hAnsi="Times New Roman"/>
          <w:b/>
          <w:sz w:val="28"/>
          <w:szCs w:val="28"/>
        </w:rPr>
        <w:t xml:space="preserve"> д</w:t>
      </w:r>
      <w:r>
        <w:rPr>
          <w:rFonts w:ascii="Times New Roman" w:hAnsi="Times New Roman"/>
          <w:b/>
          <w:sz w:val="28"/>
          <w:szCs w:val="28"/>
        </w:rPr>
        <w:t xml:space="preserve">ополнительного образования </w:t>
      </w:r>
    </w:p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</w:rPr>
        <w:t>«Юношеская автомобильная школа»</w:t>
      </w:r>
    </w:p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</w:rPr>
        <w:t>ЗАТО п. Солнечный Красноярского края</w:t>
      </w:r>
    </w:p>
    <w:p w:rsidR="00704F4B" w:rsidRPr="00D52F2C" w:rsidRDefault="00704F4B" w:rsidP="00DB596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</w:rPr>
        <w:t>Горячева Николая Семеновича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Я,  Горячев Николай Семенович, работаю преподавателем специальных дисциплин в МКУ ДО ЮАШ с 04.09.2008 года, стаж педагогической работы по специальности 42 года. Закончил в 1970 году Красноярский политехнический институт по специальности инженер-механик автомобильного транспорта. Учебная нагрузка 18 часов в неделю.</w:t>
      </w:r>
    </w:p>
    <w:p w:rsidR="00704F4B" w:rsidRPr="00D52F2C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52F2C">
        <w:rPr>
          <w:rFonts w:ascii="Times New Roman" w:hAnsi="Times New Roman"/>
          <w:b/>
          <w:sz w:val="28"/>
          <w:szCs w:val="28"/>
          <w:u w:val="single"/>
        </w:rPr>
        <w:t>Деятельность по обучению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Работая в ЮАШ преподавателем специальных дисциплин я ставлю перед собой задачи формирования личности компетентно-ориентированной, способной успешно социализироваться в обществе, соответствовать требованиям работодателя, в том числе по  обеспечению безопасности дорожного движения (знать и понимать, уметь и применять). Поэтому в своей деятельности я выбираю такие приоритеты, как формирование у учащихся целого ряда компетентностей: информационной, коммуникативной, развитие личностных компетентностей  (стрессоустойчивости, скорость реакции, толерантность к другим участникам дорожного движения и др.).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Разработал рабочие учебные программы по подготовке водителей транспортных средств. Свободно ориентируюсь не только в своем предмете, но и в смежных предметных областях, стремлюсь пробуждать интерес к изучаемым предметам, включаю в обучение значимый для учащихся материал, трансформируя нормативные задачи в личностнозначимые. Использую положительную мотивацию (одобрение, похвала), создаю ситуации успеха.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Выработал педагогическую систему, в рамках которой на протяжении 7 лет работаю над методической темой «Дифференцированный подход при  обучении учащихся специальным предметам». При обучении учащихся по предмету «Основы законодательства в сфере дорожного движения», я учитываю уровень темперамента, опыт личности и уровень развития учащегося, а также индивидуальные склонности детей. При этом стараюсь развить и индивидуальные способности каждого учащегося, используя различные методы обучения: (проблемно-поисковые, творческие), целенаправленно обновляю методические и дидактические материалы, разрабатываю разноуровневые задания для контроля знаний учащихся. Учитывая интерес учащихся к соревнованию, как форме работы, использую взаимное сравнение с прошлыми личными результатами для мотивирования учащихся.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На уроках и во внеурочное время я помогаю учащимся познать себя и реализовать свои способности, чтобы при окончании обучения получился уже готовый специалист своего дела и мог самостоятельно управлять автомобилем в различных дорожных условиях и ситуациях.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С этой целью я: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совершенствую качество процесса подготовки водителей автотранспортных средств;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формирую у учащихся систему знаний, умений и навыков по применению правил дорожного движения;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способствую созданию в школе необходимых условий для улучшения подготовки водителей;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организую мониторинг развития учащихся в рамках современных требований к водителям автомобиля;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способствую методической работе коллектива автошколы по освоению новых технологий в образовательном процессе.</w:t>
      </w:r>
    </w:p>
    <w:p w:rsidR="00704F4B" w:rsidRPr="00D52F2C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Для достижения поставленной цели я использую современные образовательные технологии:</w:t>
      </w:r>
    </w:p>
    <w:p w:rsidR="00704F4B" w:rsidRPr="00D52F2C" w:rsidRDefault="00704F4B" w:rsidP="007A70E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Здоровьесберегающую;</w:t>
      </w:r>
    </w:p>
    <w:p w:rsidR="00704F4B" w:rsidRPr="00D52F2C" w:rsidRDefault="00704F4B" w:rsidP="007A70E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Личностно-ориентированное обучение;</w:t>
      </w:r>
    </w:p>
    <w:p w:rsidR="00704F4B" w:rsidRPr="00D52F2C" w:rsidRDefault="00704F4B" w:rsidP="007A70E8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Проектную деятельность.</w:t>
      </w:r>
    </w:p>
    <w:p w:rsidR="00704F4B" w:rsidRPr="00D52F2C" w:rsidRDefault="00704F4B" w:rsidP="007A70E8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Веду свою педагогическую деятельность по следующим направлениям: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укрепление материальной базы для подготовки водителей;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освоение современных технологий преподавания своего предмета;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организация процесса обучения основам законодательства в сфере дорожного движения;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организация мониторинга развития учащихся;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 xml:space="preserve">организация взаимодействия с преподавателями и мастерами по подготовке водителей </w:t>
      </w:r>
      <w:r>
        <w:rPr>
          <w:rFonts w:ascii="Times New Roman" w:hAnsi="Times New Roman"/>
          <w:sz w:val="28"/>
          <w:szCs w:val="28"/>
        </w:rPr>
        <w:t>других автомобильных школ района</w:t>
      </w:r>
      <w:r w:rsidRPr="00D52F2C">
        <w:rPr>
          <w:rFonts w:ascii="Times New Roman" w:hAnsi="Times New Roman"/>
          <w:sz w:val="28"/>
          <w:szCs w:val="28"/>
        </w:rPr>
        <w:t>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организация взаимодействия с родителями в целях улучшения подготовки учащихся к квалификационным экзаменам.</w:t>
      </w:r>
    </w:p>
    <w:p w:rsidR="00704F4B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4F4B" w:rsidRPr="00D52F2C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Использую следующие формы работы: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урок основ законодательства в сфере дорожного движения;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мониторинг достижения учащихся: оформление индивидуальных карточек и ведомостей;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консультации по основам законодательства в сфере дорожного движения;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открытые уроки.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Решаю практические задачи с  целью закрепления у учащихся полученных знаний и навыков и совершенствую уровень их подготовленности.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В результате моей деятельности в 2016 году процент сдачи экзаменов по правилам и бе</w:t>
      </w:r>
      <w:r>
        <w:rPr>
          <w:rFonts w:ascii="Times New Roman" w:hAnsi="Times New Roman"/>
          <w:sz w:val="28"/>
          <w:szCs w:val="28"/>
        </w:rPr>
        <w:t>зопасности дорожного движения ГИ</w:t>
      </w:r>
      <w:r w:rsidRPr="00D52F2C">
        <w:rPr>
          <w:rFonts w:ascii="Times New Roman" w:hAnsi="Times New Roman"/>
          <w:sz w:val="28"/>
          <w:szCs w:val="28"/>
        </w:rPr>
        <w:t>БДД достиг 80%.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Постоянно обновляется и совершенствуется оборудование кабинета, внедряются новые технологии, процесс обучения становится более наглядным, что формирует у учащихся более прочные знания и умения. За последние 5 лет в кабинете установлено компьютерное и телевизионное оборудование, виде</w:t>
      </w:r>
      <w:r>
        <w:rPr>
          <w:rFonts w:ascii="Times New Roman" w:hAnsi="Times New Roman"/>
          <w:sz w:val="28"/>
          <w:szCs w:val="28"/>
        </w:rPr>
        <w:t>о</w:t>
      </w:r>
      <w:r w:rsidRPr="00D52F2C">
        <w:rPr>
          <w:rFonts w:ascii="Times New Roman" w:hAnsi="Times New Roman"/>
          <w:sz w:val="28"/>
          <w:szCs w:val="28"/>
        </w:rPr>
        <w:t>проектор, обновлены стенды и таблицы, своевременно приобретаются новые экзаменационные билеты по Правилам и безопасности дорожного движения. Использую интерактивные мультимедийные программы обучения для подготовки  водителей транспортных средств.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Растет активность учащихся при выборе профессии водителя, снижается количество пропущенных уроков, повышается интерес к предмету.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Выпускники автошколы  получили свидетельства о присвоении квалификации водителя транспортных средств: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2011-</w:t>
      </w:r>
      <w:r w:rsidRPr="00D52F2C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 - </w:t>
      </w:r>
      <w:r>
        <w:rPr>
          <w:rFonts w:ascii="Times New Roman" w:hAnsi="Times New Roman"/>
          <w:sz w:val="28"/>
          <w:szCs w:val="28"/>
        </w:rPr>
        <w:tab/>
        <w:t>61 человек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2012-</w:t>
      </w:r>
      <w:r w:rsidRPr="00D52F2C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 -</w:t>
      </w:r>
      <w:r>
        <w:rPr>
          <w:rFonts w:ascii="Times New Roman" w:hAnsi="Times New Roman"/>
          <w:sz w:val="28"/>
          <w:szCs w:val="28"/>
        </w:rPr>
        <w:tab/>
        <w:t>49 человек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2013-</w:t>
      </w:r>
      <w:r w:rsidRPr="00D52F2C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 -</w:t>
      </w:r>
      <w:r>
        <w:rPr>
          <w:rFonts w:ascii="Times New Roman" w:hAnsi="Times New Roman"/>
          <w:sz w:val="28"/>
          <w:szCs w:val="28"/>
        </w:rPr>
        <w:tab/>
        <w:t>54 человека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</w:t>
      </w:r>
      <w:r w:rsidRPr="00D52F2C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ab/>
        <w:t>-</w:t>
      </w:r>
      <w:r>
        <w:rPr>
          <w:rFonts w:ascii="Times New Roman" w:hAnsi="Times New Roman"/>
          <w:sz w:val="28"/>
          <w:szCs w:val="28"/>
        </w:rPr>
        <w:tab/>
        <w:t>51 человек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</w:t>
      </w:r>
      <w:r w:rsidRPr="00D52F2C">
        <w:rPr>
          <w:rFonts w:ascii="Times New Roman" w:hAnsi="Times New Roman"/>
          <w:sz w:val="28"/>
          <w:szCs w:val="28"/>
        </w:rPr>
        <w:t xml:space="preserve">2016 </w:t>
      </w:r>
      <w:r w:rsidRPr="00D52F2C">
        <w:rPr>
          <w:rFonts w:ascii="Times New Roman" w:hAnsi="Times New Roman"/>
          <w:sz w:val="28"/>
          <w:szCs w:val="28"/>
        </w:rPr>
        <w:tab/>
        <w:t>-</w:t>
      </w:r>
      <w:r w:rsidRPr="00D52F2C">
        <w:rPr>
          <w:rFonts w:ascii="Times New Roman" w:hAnsi="Times New Roman"/>
          <w:sz w:val="28"/>
          <w:szCs w:val="28"/>
        </w:rPr>
        <w:tab/>
        <w:t>47</w:t>
      </w:r>
      <w:r>
        <w:rPr>
          <w:rFonts w:ascii="Times New Roman" w:hAnsi="Times New Roman"/>
          <w:sz w:val="28"/>
          <w:szCs w:val="28"/>
        </w:rPr>
        <w:t xml:space="preserve"> человек</w:t>
      </w:r>
    </w:p>
    <w:p w:rsidR="00704F4B" w:rsidRPr="00D52F2C" w:rsidRDefault="00704F4B" w:rsidP="007A70E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Способствую созданию условий для сохранения и укрепления здоровья учащихся, для этого ведется постоянный контроль температурного режима в учебном кабинете, постоянно контролирую состояние освещения, вентиляции, слежу за позой каждого учащегося на уроках. Способствую развитию у учащихся положительных, моральных качеств, стараюсь привить каждому здоровый образ жизни, постоянно привожу положительные примеры, веду борьбу с курением.</w:t>
      </w:r>
    </w:p>
    <w:p w:rsidR="00704F4B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04F4B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04F4B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04F4B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04F4B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04F4B" w:rsidRPr="00D52F2C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 w:rsidRPr="00D52F2C">
        <w:rPr>
          <w:rFonts w:ascii="Times New Roman" w:hAnsi="Times New Roman"/>
          <w:b/>
          <w:sz w:val="28"/>
          <w:szCs w:val="28"/>
          <w:u w:val="single"/>
        </w:rPr>
        <w:t>Обобщение и распространение собственного</w:t>
      </w:r>
    </w:p>
    <w:p w:rsidR="00704F4B" w:rsidRPr="00D52F2C" w:rsidRDefault="00704F4B" w:rsidP="00417EEF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52F2C">
        <w:rPr>
          <w:rFonts w:ascii="Times New Roman" w:hAnsi="Times New Roman"/>
          <w:b/>
          <w:sz w:val="28"/>
          <w:szCs w:val="28"/>
          <w:u w:val="single"/>
        </w:rPr>
        <w:t>педагогического опыта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 xml:space="preserve"> Осуществляю методическую и практическую помощь коллегам, выступаю на школьных методических мероприятиях, делюсь опытом.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 участвую в жизни учреждения</w:t>
      </w:r>
      <w:r w:rsidRPr="00D52F2C">
        <w:rPr>
          <w:rFonts w:ascii="Times New Roman" w:hAnsi="Times New Roman"/>
          <w:sz w:val="28"/>
          <w:szCs w:val="28"/>
        </w:rPr>
        <w:t>, имею опыт работы в школьной методической комиссии.</w:t>
      </w:r>
    </w:p>
    <w:p w:rsidR="00704F4B" w:rsidRPr="00D52F2C" w:rsidRDefault="00704F4B" w:rsidP="007A70E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>Регулярно повышаю собственную квалификацию, прошел курсы  повышения квалификации в частном образовательном учреждении дополнительного профессионального образования «Центр повышения квалификации»  с 23.03.2015 года по 01.04.2015 года по дополнительной профессиональной программе «Педагогические и психологические основы деятельности преподавателя  по подготовке водителей транспортных средств» в объеме 72 часа.</w:t>
      </w:r>
    </w:p>
    <w:p w:rsidR="00704F4B" w:rsidRPr="00D52F2C" w:rsidRDefault="00704F4B" w:rsidP="00417EE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b/>
          <w:sz w:val="28"/>
          <w:szCs w:val="28"/>
          <w:u w:val="single"/>
        </w:rPr>
        <w:t>Профессиональные нормы поведения</w:t>
      </w:r>
    </w:p>
    <w:p w:rsidR="00704F4B" w:rsidRPr="00D52F2C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ab/>
        <w:t>Пользуюсь уважением у коллег в случае конфликтных ситуаций, принимаю обдуманные взвешенные решения, не вступаю в конфликты с коллегами.</w:t>
      </w:r>
    </w:p>
    <w:p w:rsidR="00704F4B" w:rsidRPr="00D52F2C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ab/>
        <w:t>Награжден нагрудным знаком «Почетный работник общего образования Российской Федерации» (приказ Минобразования № 11-26 от 15.02.2001 года).</w:t>
      </w:r>
    </w:p>
    <w:p w:rsidR="00704F4B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4F4B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августа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</w:rPr>
          <w:t>2016 г</w:t>
        </w:r>
      </w:smartTag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Н. С. Горячев</w:t>
      </w:r>
    </w:p>
    <w:p w:rsidR="00704F4B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домашний</w:t>
      </w:r>
    </w:p>
    <w:p w:rsidR="00704F4B" w:rsidRPr="00D52F2C" w:rsidRDefault="00704F4B" w:rsidP="007A70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 сотовый 89235727806</w:t>
      </w:r>
    </w:p>
    <w:p w:rsidR="00704F4B" w:rsidRPr="00D52F2C" w:rsidRDefault="00704F4B" w:rsidP="00D52F2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04F4B" w:rsidRDefault="00704F4B" w:rsidP="00D52F2C">
      <w:pPr>
        <w:spacing w:line="240" w:lineRule="auto"/>
        <w:rPr>
          <w:rFonts w:ascii="Times New Roman" w:hAnsi="Times New Roman"/>
          <w:sz w:val="28"/>
          <w:szCs w:val="28"/>
        </w:rPr>
      </w:pPr>
      <w:r w:rsidRPr="00D52F2C">
        <w:rPr>
          <w:rFonts w:ascii="Times New Roman" w:hAnsi="Times New Roman"/>
          <w:sz w:val="28"/>
          <w:szCs w:val="28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 xml:space="preserve">  МК</w:t>
      </w:r>
      <w:r w:rsidRPr="00972BCB">
        <w:rPr>
          <w:rFonts w:ascii="Times New Roman" w:hAnsi="Times New Roman"/>
          <w:sz w:val="28"/>
          <w:szCs w:val="28"/>
        </w:rPr>
        <w:t>У ДО ЮАШ</w:t>
      </w:r>
    </w:p>
    <w:p w:rsidR="00704F4B" w:rsidRPr="00D52F2C" w:rsidRDefault="00704F4B" w:rsidP="00D52F2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ЗАТО п. Солнечный Красноярского края</w:t>
      </w:r>
      <w:r w:rsidRPr="00972BCB">
        <w:rPr>
          <w:rFonts w:ascii="Times New Roman" w:hAnsi="Times New Roman"/>
          <w:sz w:val="28"/>
          <w:szCs w:val="28"/>
        </w:rPr>
        <w:tab/>
      </w:r>
      <w:r w:rsidRPr="00972BCB">
        <w:rPr>
          <w:rFonts w:ascii="Times New Roman" w:hAnsi="Times New Roman"/>
          <w:sz w:val="28"/>
          <w:szCs w:val="28"/>
        </w:rPr>
        <w:tab/>
      </w:r>
      <w:r w:rsidRPr="00972BCB">
        <w:rPr>
          <w:rFonts w:ascii="Times New Roman" w:hAnsi="Times New Roman"/>
          <w:sz w:val="28"/>
          <w:szCs w:val="28"/>
        </w:rPr>
        <w:tab/>
      </w:r>
      <w:r w:rsidRPr="00972BCB">
        <w:rPr>
          <w:rFonts w:ascii="Times New Roman" w:hAnsi="Times New Roman"/>
          <w:sz w:val="28"/>
          <w:szCs w:val="28"/>
        </w:rPr>
        <w:tab/>
      </w:r>
      <w:r w:rsidRPr="00D52F2C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F2C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F2C">
        <w:rPr>
          <w:rFonts w:ascii="Times New Roman" w:hAnsi="Times New Roman"/>
          <w:sz w:val="28"/>
          <w:szCs w:val="28"/>
        </w:rPr>
        <w:t>Абрамчуков</w:t>
      </w:r>
    </w:p>
    <w:p w:rsidR="00704F4B" w:rsidRPr="00D52F2C" w:rsidRDefault="00704F4B" w:rsidP="00972BC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августа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</w:rPr>
          <w:t>2016 г</w:t>
        </w:r>
      </w:smartTag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972BCB">
        <w:rPr>
          <w:rFonts w:ascii="Times New Roman" w:hAnsi="Times New Roman"/>
          <w:sz w:val="28"/>
          <w:szCs w:val="28"/>
        </w:rPr>
        <w:t>.</w:t>
      </w:r>
    </w:p>
    <w:p w:rsidR="00704F4B" w:rsidRPr="00972BCB" w:rsidRDefault="00704F4B">
      <w:pPr>
        <w:rPr>
          <w:sz w:val="28"/>
          <w:szCs w:val="28"/>
        </w:rPr>
      </w:pPr>
    </w:p>
    <w:sectPr w:rsidR="00704F4B" w:rsidRPr="00972BCB" w:rsidSect="00FD2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3A47"/>
    <w:multiLevelType w:val="hybridMultilevel"/>
    <w:tmpl w:val="33FE15E6"/>
    <w:lvl w:ilvl="0" w:tplc="AF52493E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FA0943"/>
    <w:multiLevelType w:val="hybridMultilevel"/>
    <w:tmpl w:val="25C8E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BE4"/>
    <w:rsid w:val="00066A35"/>
    <w:rsid w:val="00121E0B"/>
    <w:rsid w:val="00182013"/>
    <w:rsid w:val="00191F24"/>
    <w:rsid w:val="00235B5F"/>
    <w:rsid w:val="00243B16"/>
    <w:rsid w:val="0025589E"/>
    <w:rsid w:val="00292B87"/>
    <w:rsid w:val="003851C6"/>
    <w:rsid w:val="003B4C3A"/>
    <w:rsid w:val="003B5A72"/>
    <w:rsid w:val="00417EEF"/>
    <w:rsid w:val="0042377B"/>
    <w:rsid w:val="004801F9"/>
    <w:rsid w:val="004D2A2D"/>
    <w:rsid w:val="00611E96"/>
    <w:rsid w:val="006142C1"/>
    <w:rsid w:val="00635093"/>
    <w:rsid w:val="00654F2C"/>
    <w:rsid w:val="006A2577"/>
    <w:rsid w:val="006D7F89"/>
    <w:rsid w:val="00700794"/>
    <w:rsid w:val="00704F4B"/>
    <w:rsid w:val="007751BF"/>
    <w:rsid w:val="00795247"/>
    <w:rsid w:val="007A70E8"/>
    <w:rsid w:val="007C78F1"/>
    <w:rsid w:val="008038A3"/>
    <w:rsid w:val="00832865"/>
    <w:rsid w:val="00835E7F"/>
    <w:rsid w:val="008A6326"/>
    <w:rsid w:val="009259F7"/>
    <w:rsid w:val="009464D8"/>
    <w:rsid w:val="00972BCB"/>
    <w:rsid w:val="00A25950"/>
    <w:rsid w:val="00B72446"/>
    <w:rsid w:val="00C00B2A"/>
    <w:rsid w:val="00C02BE4"/>
    <w:rsid w:val="00D52F2C"/>
    <w:rsid w:val="00D77E0F"/>
    <w:rsid w:val="00DB5969"/>
    <w:rsid w:val="00DC2BB5"/>
    <w:rsid w:val="00F22A20"/>
    <w:rsid w:val="00F76E86"/>
    <w:rsid w:val="00FB79F4"/>
    <w:rsid w:val="00FD249C"/>
    <w:rsid w:val="00FD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98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4</Pages>
  <Words>1020</Words>
  <Characters>5814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</dc:title>
  <dc:subject/>
  <dc:creator>Николай</dc:creator>
  <cp:keywords/>
  <dc:description/>
  <cp:lastModifiedBy>Customer</cp:lastModifiedBy>
  <cp:revision>6</cp:revision>
  <dcterms:created xsi:type="dcterms:W3CDTF">2016-09-20T01:08:00Z</dcterms:created>
  <dcterms:modified xsi:type="dcterms:W3CDTF">2016-09-21T08:01:00Z</dcterms:modified>
</cp:coreProperties>
</file>